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FE" w:rsidRPr="00C62AFE" w:rsidRDefault="00A95640" w:rsidP="00C62AFE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7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C62A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62AFE" w:rsidRPr="00C62A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электронному контракту по закупке №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293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77BCF"/>
    <w:rsid w:val="00783E5C"/>
    <w:rsid w:val="007C7659"/>
    <w:rsid w:val="0095334D"/>
    <w:rsid w:val="0097740A"/>
    <w:rsid w:val="009806D0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62AFE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71FF5823</Template>
  <TotalTime>68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Баученков</cp:lastModifiedBy>
  <cp:revision>49</cp:revision>
  <dcterms:created xsi:type="dcterms:W3CDTF">2016-03-14T14:02:00Z</dcterms:created>
  <dcterms:modified xsi:type="dcterms:W3CDTF">2026-08-10T10:10:00Z</dcterms:modified>
</cp:coreProperties>
</file>